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6430" w:rsidRDefault="00756430">
      <w:pPr>
        <w:widowControl w:val="0"/>
        <w:autoSpaceDE w:val="0"/>
        <w:autoSpaceDN w:val="0"/>
        <w:adjustRightInd w:val="0"/>
        <w:spacing w:after="0" w:line="240" w:lineRule="auto"/>
        <w:jc w:val="center"/>
      </w:pPr>
      <w:r>
        <w:t xml:space="preserve">СВЕДЕНИЯ О ДОХОДАХ, </w:t>
      </w:r>
    </w:p>
    <w:p w:rsidR="00756430" w:rsidRDefault="00756430">
      <w:pPr>
        <w:widowControl w:val="0"/>
        <w:autoSpaceDE w:val="0"/>
        <w:autoSpaceDN w:val="0"/>
        <w:adjustRightInd w:val="0"/>
        <w:spacing w:after="0" w:line="240" w:lineRule="auto"/>
        <w:jc w:val="center"/>
      </w:pPr>
      <w:r>
        <w:t xml:space="preserve">ОБ ИМУЩЕСТВЕ И ОБЯЗАТЕЛЬСТВАХ ИМУЩЕСТВЕННОГО ХАРАКТЕРА, </w:t>
      </w:r>
    </w:p>
    <w:p w:rsidR="00756430" w:rsidRDefault="00756430">
      <w:pPr>
        <w:widowControl w:val="0"/>
        <w:autoSpaceDE w:val="0"/>
        <w:autoSpaceDN w:val="0"/>
        <w:adjustRightInd w:val="0"/>
        <w:spacing w:after="0" w:line="240" w:lineRule="auto"/>
        <w:jc w:val="center"/>
      </w:pPr>
      <w:r>
        <w:t xml:space="preserve">ПРЕДСТАВЛЕННЫЕ ЛИЦАМИ, ЗАМЕЩАЮЩИМИ МУНИЦИПАЛЬНЫЕ ДОЛЖНОСТИ </w:t>
      </w:r>
    </w:p>
    <w:p w:rsidR="00756430" w:rsidRDefault="00756430">
      <w:pPr>
        <w:widowControl w:val="0"/>
        <w:autoSpaceDE w:val="0"/>
        <w:autoSpaceDN w:val="0"/>
        <w:adjustRightInd w:val="0"/>
        <w:spacing w:after="0" w:line="240" w:lineRule="auto"/>
        <w:jc w:val="center"/>
      </w:pPr>
      <w:r>
        <w:t xml:space="preserve">И ДОЛЖНОСТИ МУНИЦИПАЛЬНОЙ СЛУЖБЫ, ОБ ИСТОЧНИКАХ </w:t>
      </w:r>
    </w:p>
    <w:p w:rsidR="00756430" w:rsidRDefault="00756430">
      <w:pPr>
        <w:widowControl w:val="0"/>
        <w:autoSpaceDE w:val="0"/>
        <w:autoSpaceDN w:val="0"/>
        <w:adjustRightInd w:val="0"/>
        <w:spacing w:after="0" w:line="240" w:lineRule="auto"/>
        <w:jc w:val="center"/>
      </w:pPr>
      <w:r>
        <w:t xml:space="preserve">ПОЛУЧЕНИЯ СРЕДСТВ, ЗА СЧЕТ КОТОРЫХ СОВЕРШЕНА СДЕЛКА </w:t>
      </w:r>
    </w:p>
    <w:p w:rsidR="00756430" w:rsidRDefault="00756430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</w:pPr>
    </w:p>
    <w:tbl>
      <w:tblPr>
        <w:tblW w:w="16302" w:type="dxa"/>
        <w:tblInd w:w="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330"/>
        <w:gridCol w:w="1230"/>
        <w:gridCol w:w="1134"/>
        <w:gridCol w:w="1134"/>
        <w:gridCol w:w="1134"/>
        <w:gridCol w:w="1418"/>
        <w:gridCol w:w="850"/>
        <w:gridCol w:w="1276"/>
        <w:gridCol w:w="1418"/>
        <w:gridCol w:w="708"/>
        <w:gridCol w:w="1134"/>
        <w:gridCol w:w="993"/>
        <w:gridCol w:w="992"/>
        <w:gridCol w:w="1276"/>
        <w:gridCol w:w="1275"/>
      </w:tblGrid>
      <w:tr w:rsidR="00756430" w:rsidRPr="0004315B">
        <w:tc>
          <w:tcPr>
            <w:tcW w:w="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56430" w:rsidRPr="0004315B" w:rsidRDefault="007564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04315B">
              <w:rPr>
                <w:sz w:val="18"/>
                <w:szCs w:val="18"/>
              </w:rPr>
              <w:t xml:space="preserve">N </w:t>
            </w:r>
          </w:p>
        </w:tc>
        <w:tc>
          <w:tcPr>
            <w:tcW w:w="12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56430" w:rsidRPr="0004315B" w:rsidRDefault="007564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04315B">
              <w:rPr>
                <w:sz w:val="18"/>
                <w:szCs w:val="18"/>
              </w:rPr>
              <w:t xml:space="preserve">Наименование муниципального образования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56430" w:rsidRPr="0004315B" w:rsidRDefault="007564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04315B">
              <w:rPr>
                <w:sz w:val="18"/>
                <w:szCs w:val="18"/>
              </w:rPr>
              <w:t xml:space="preserve">Фамилия, имя, отчество </w:t>
            </w:r>
            <w:hyperlink r:id="rId4" w:history="1">
              <w:r w:rsidRPr="0004315B">
                <w:rPr>
                  <w:color w:val="0000FF"/>
                  <w:sz w:val="18"/>
                  <w:szCs w:val="18"/>
                </w:rPr>
                <w:t xml:space="preserve">&lt;1&gt; </w:t>
              </w:r>
            </w:hyperlink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56430" w:rsidRPr="0004315B" w:rsidRDefault="007564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04315B">
              <w:rPr>
                <w:sz w:val="18"/>
                <w:szCs w:val="18"/>
              </w:rPr>
              <w:t xml:space="preserve">Должность </w:t>
            </w:r>
            <w:hyperlink r:id="rId5" w:history="1">
              <w:r w:rsidRPr="0004315B">
                <w:rPr>
                  <w:color w:val="0000FF"/>
                  <w:sz w:val="18"/>
                  <w:szCs w:val="18"/>
                </w:rPr>
                <w:t xml:space="preserve">&lt;2&gt; </w:t>
              </w:r>
            </w:hyperlink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56430" w:rsidRPr="0004315B" w:rsidRDefault="007564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04315B">
              <w:rPr>
                <w:sz w:val="18"/>
                <w:szCs w:val="18"/>
              </w:rPr>
              <w:t xml:space="preserve">Годовой доход (руб.) </w:t>
            </w:r>
            <w:hyperlink r:id="rId6" w:history="1">
              <w:r w:rsidRPr="0004315B">
                <w:rPr>
                  <w:color w:val="0000FF"/>
                  <w:sz w:val="18"/>
                  <w:szCs w:val="18"/>
                </w:rPr>
                <w:t xml:space="preserve">&lt;3&gt; </w:t>
              </w:r>
            </w:hyperlink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56430" w:rsidRPr="0004315B" w:rsidRDefault="007564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04315B">
              <w:rPr>
                <w:sz w:val="18"/>
                <w:szCs w:val="18"/>
              </w:rPr>
              <w:t xml:space="preserve">Перечень объектов недвижимого имущества, принадлежащих на праве собственности 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56430" w:rsidRPr="0004315B" w:rsidRDefault="007564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04315B">
              <w:rPr>
                <w:sz w:val="18"/>
                <w:szCs w:val="18"/>
              </w:rPr>
              <w:t xml:space="preserve">Перечень объектов недвижимого имущества, находящихся в пользовании 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56430" w:rsidRPr="0004315B" w:rsidRDefault="007564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04315B">
              <w:rPr>
                <w:sz w:val="18"/>
                <w:szCs w:val="18"/>
              </w:rPr>
              <w:t xml:space="preserve">Перечень транспортных средств, принадлежащих на праве собственности 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56430" w:rsidRPr="0004315B" w:rsidRDefault="007564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04315B">
              <w:t xml:space="preserve">Источники получения средств, за счет которых совершена сделка </w:t>
            </w:r>
          </w:p>
        </w:tc>
      </w:tr>
      <w:tr w:rsidR="00756430" w:rsidRPr="0004315B">
        <w:tc>
          <w:tcPr>
            <w:tcW w:w="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56430" w:rsidRPr="0004315B" w:rsidRDefault="007564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sz w:val="18"/>
                <w:szCs w:val="18"/>
              </w:rPr>
            </w:pPr>
          </w:p>
        </w:tc>
        <w:tc>
          <w:tcPr>
            <w:tcW w:w="12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56430" w:rsidRPr="0004315B" w:rsidRDefault="007564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56430" w:rsidRPr="0004315B" w:rsidRDefault="007564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56430" w:rsidRPr="0004315B" w:rsidRDefault="007564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56430" w:rsidRPr="0004315B" w:rsidRDefault="007564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56430" w:rsidRPr="0004315B" w:rsidRDefault="007564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04315B">
              <w:rPr>
                <w:sz w:val="18"/>
                <w:szCs w:val="18"/>
              </w:rPr>
              <w:t xml:space="preserve">вид объектов недвижимости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56430" w:rsidRPr="0004315B" w:rsidRDefault="007564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04315B">
              <w:rPr>
                <w:sz w:val="18"/>
                <w:szCs w:val="18"/>
              </w:rPr>
              <w:t xml:space="preserve">площадь, кв. м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56430" w:rsidRPr="0004315B" w:rsidRDefault="007564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04315B">
              <w:rPr>
                <w:sz w:val="18"/>
                <w:szCs w:val="18"/>
              </w:rPr>
              <w:t xml:space="preserve">страна расположения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56430" w:rsidRPr="0004315B" w:rsidRDefault="007564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04315B">
              <w:rPr>
                <w:sz w:val="18"/>
                <w:szCs w:val="18"/>
              </w:rPr>
              <w:t xml:space="preserve">вид объектов недвижимости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56430" w:rsidRPr="0004315B" w:rsidRDefault="007564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04315B">
              <w:rPr>
                <w:sz w:val="18"/>
                <w:szCs w:val="18"/>
              </w:rPr>
              <w:t xml:space="preserve">площадь, кв. м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56430" w:rsidRPr="0004315B" w:rsidRDefault="007564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04315B">
              <w:rPr>
                <w:sz w:val="18"/>
                <w:szCs w:val="18"/>
              </w:rPr>
              <w:t xml:space="preserve">страна расположения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56430" w:rsidRPr="0004315B" w:rsidRDefault="007564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04315B">
              <w:rPr>
                <w:sz w:val="18"/>
                <w:szCs w:val="18"/>
              </w:rPr>
              <w:t xml:space="preserve">вид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56430" w:rsidRPr="0004315B" w:rsidRDefault="007564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04315B">
              <w:t xml:space="preserve">марка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56430" w:rsidRPr="0004315B" w:rsidRDefault="007564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04315B">
              <w:t xml:space="preserve">предмет сделки </w:t>
            </w:r>
            <w:hyperlink r:id="rId7" w:history="1">
              <w:r w:rsidRPr="0004315B">
                <w:rPr>
                  <w:color w:val="0000FF"/>
                </w:rPr>
                <w:t xml:space="preserve">&lt;4&gt; </w:t>
              </w:r>
            </w:hyperlink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56430" w:rsidRPr="0004315B" w:rsidRDefault="007564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04315B">
              <w:t xml:space="preserve">источники получения средств </w:t>
            </w:r>
            <w:hyperlink r:id="rId8" w:history="1">
              <w:r w:rsidRPr="0004315B">
                <w:rPr>
                  <w:color w:val="0000FF"/>
                </w:rPr>
                <w:t xml:space="preserve">&lt;5&gt; </w:t>
              </w:r>
            </w:hyperlink>
          </w:p>
        </w:tc>
      </w:tr>
      <w:tr w:rsidR="00756430" w:rsidRPr="0004315B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56430" w:rsidRPr="0004315B" w:rsidRDefault="007564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04315B">
              <w:rPr>
                <w:sz w:val="18"/>
                <w:szCs w:val="18"/>
              </w:rPr>
              <w:t xml:space="preserve">1 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56430" w:rsidRPr="0004315B" w:rsidRDefault="007564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04315B">
              <w:rPr>
                <w:sz w:val="18"/>
                <w:szCs w:val="18"/>
              </w:rPr>
              <w:t xml:space="preserve">2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56430" w:rsidRPr="0004315B" w:rsidRDefault="007564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04315B">
              <w:rPr>
                <w:sz w:val="18"/>
                <w:szCs w:val="18"/>
              </w:rPr>
              <w:t xml:space="preserve">3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56430" w:rsidRPr="0004315B" w:rsidRDefault="007564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04315B">
              <w:rPr>
                <w:sz w:val="18"/>
                <w:szCs w:val="18"/>
              </w:rPr>
              <w:t xml:space="preserve">4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56430" w:rsidRPr="0004315B" w:rsidRDefault="007564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04315B">
              <w:rPr>
                <w:sz w:val="18"/>
                <w:szCs w:val="18"/>
              </w:rPr>
              <w:t xml:space="preserve">5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56430" w:rsidRPr="0004315B" w:rsidRDefault="007564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04315B">
              <w:rPr>
                <w:sz w:val="18"/>
                <w:szCs w:val="18"/>
              </w:rPr>
              <w:t xml:space="preserve">6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56430" w:rsidRPr="0004315B" w:rsidRDefault="007564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04315B">
              <w:rPr>
                <w:sz w:val="18"/>
                <w:szCs w:val="18"/>
              </w:rPr>
              <w:t xml:space="preserve">7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56430" w:rsidRPr="0004315B" w:rsidRDefault="007564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04315B">
              <w:rPr>
                <w:sz w:val="18"/>
                <w:szCs w:val="18"/>
              </w:rPr>
              <w:t xml:space="preserve">8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56430" w:rsidRPr="0004315B" w:rsidRDefault="007564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04315B">
              <w:rPr>
                <w:sz w:val="18"/>
                <w:szCs w:val="18"/>
              </w:rPr>
              <w:t xml:space="preserve">9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56430" w:rsidRPr="0004315B" w:rsidRDefault="007564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04315B">
              <w:rPr>
                <w:sz w:val="18"/>
                <w:szCs w:val="18"/>
              </w:rPr>
              <w:t xml:space="preserve">10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56430" w:rsidRPr="0004315B" w:rsidRDefault="007564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04315B">
              <w:rPr>
                <w:sz w:val="18"/>
                <w:szCs w:val="18"/>
              </w:rPr>
              <w:t xml:space="preserve">11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56430" w:rsidRPr="0004315B" w:rsidRDefault="007564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04315B">
              <w:rPr>
                <w:sz w:val="18"/>
                <w:szCs w:val="18"/>
              </w:rPr>
              <w:t xml:space="preserve">12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56430" w:rsidRPr="0004315B" w:rsidRDefault="007564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04315B">
              <w:t xml:space="preserve">13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56430" w:rsidRPr="0004315B" w:rsidRDefault="007564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04315B">
              <w:t xml:space="preserve">14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56430" w:rsidRPr="0004315B" w:rsidRDefault="007564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04315B">
              <w:t xml:space="preserve">15 </w:t>
            </w:r>
          </w:p>
        </w:tc>
      </w:tr>
      <w:tr w:rsidR="00756430" w:rsidRPr="0004315B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56430" w:rsidRPr="0004315B" w:rsidRDefault="007564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04315B">
              <w:rPr>
                <w:sz w:val="18"/>
                <w:szCs w:val="18"/>
              </w:rPr>
              <w:t>1.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56430" w:rsidRPr="0004315B" w:rsidRDefault="007564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04315B">
              <w:rPr>
                <w:sz w:val="18"/>
                <w:szCs w:val="18"/>
              </w:rPr>
              <w:t>Г</w:t>
            </w:r>
            <w:r>
              <w:rPr>
                <w:sz w:val="18"/>
                <w:szCs w:val="18"/>
              </w:rPr>
              <w:t xml:space="preserve">ород </w:t>
            </w:r>
            <w:r w:rsidRPr="0004315B">
              <w:rPr>
                <w:sz w:val="18"/>
                <w:szCs w:val="18"/>
              </w:rPr>
              <w:t>Боготол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56430" w:rsidRPr="0004315B" w:rsidRDefault="007564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Александрова</w:t>
            </w:r>
            <w:r w:rsidRPr="0004315B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Татьяна</w:t>
            </w:r>
            <w:r w:rsidRPr="0004315B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Петровна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56430" w:rsidRPr="0004315B" w:rsidRDefault="007564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</w:t>
            </w:r>
            <w:r w:rsidRPr="0004315B">
              <w:rPr>
                <w:sz w:val="18"/>
                <w:szCs w:val="18"/>
              </w:rPr>
              <w:t xml:space="preserve"> специалист отдела учета и отчетности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56430" w:rsidRPr="0004315B" w:rsidRDefault="007564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295158,40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56430" w:rsidRPr="0004315B" w:rsidRDefault="007564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56430" w:rsidRPr="0004315B" w:rsidRDefault="007564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56430" w:rsidRPr="0004315B" w:rsidRDefault="007564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56430" w:rsidRPr="0004315B" w:rsidRDefault="007564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04315B">
              <w:rPr>
                <w:sz w:val="18"/>
                <w:szCs w:val="18"/>
              </w:rPr>
              <w:t>нет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56430" w:rsidRPr="0004315B" w:rsidRDefault="007564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04315B"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56430" w:rsidRPr="0004315B" w:rsidRDefault="007564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04315B">
              <w:rPr>
                <w:sz w:val="18"/>
                <w:szCs w:val="18"/>
              </w:rPr>
              <w:t>нет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56430" w:rsidRPr="00046D2D" w:rsidRDefault="007564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Легковой автомобил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56430" w:rsidRPr="00046D2D" w:rsidRDefault="007564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Toyota</w:t>
            </w:r>
            <w:r>
              <w:rPr>
                <w:lang w:val="en-US"/>
              </w:rPr>
              <w:t xml:space="preserve"> Corolla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56430" w:rsidRPr="0004315B" w:rsidRDefault="007564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04315B">
              <w:t>нет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56430" w:rsidRPr="0004315B" w:rsidRDefault="007564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04315B">
              <w:t>нет</w:t>
            </w:r>
          </w:p>
        </w:tc>
      </w:tr>
      <w:tr w:rsidR="00756430" w:rsidRPr="0004315B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56430" w:rsidRPr="0004315B" w:rsidRDefault="007564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56430" w:rsidRPr="0004315B" w:rsidRDefault="007564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Город Боготол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56430" w:rsidRDefault="007564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Супруг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56430" w:rsidRDefault="007564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56430" w:rsidRDefault="007564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117616,26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56430" w:rsidRDefault="007564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56430" w:rsidRDefault="007564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56430" w:rsidRDefault="007564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56430" w:rsidRPr="0004315B" w:rsidRDefault="007564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56430" w:rsidRPr="0004315B" w:rsidRDefault="007564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56430" w:rsidRPr="0004315B" w:rsidRDefault="007564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56430" w:rsidRPr="0004315B" w:rsidRDefault="007564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56430" w:rsidRPr="0004315B" w:rsidRDefault="007564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56430" w:rsidRPr="0004315B" w:rsidRDefault="007564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56430" w:rsidRPr="0004315B" w:rsidRDefault="007564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</w:tr>
    </w:tbl>
    <w:p w:rsidR="00756430" w:rsidRDefault="00756430" w:rsidP="005802FC">
      <w:pPr>
        <w:widowControl w:val="0"/>
        <w:autoSpaceDE w:val="0"/>
        <w:autoSpaceDN w:val="0"/>
        <w:adjustRightInd w:val="0"/>
        <w:spacing w:after="0" w:line="240" w:lineRule="auto"/>
      </w:pPr>
    </w:p>
    <w:p w:rsidR="00756430" w:rsidRDefault="00756430" w:rsidP="005802FC">
      <w:pPr>
        <w:widowControl w:val="0"/>
        <w:autoSpaceDE w:val="0"/>
        <w:autoSpaceDN w:val="0"/>
        <w:adjustRightInd w:val="0"/>
        <w:spacing w:after="0" w:line="240" w:lineRule="auto"/>
      </w:pPr>
    </w:p>
    <w:p w:rsidR="00756430" w:rsidRDefault="00756430" w:rsidP="005802FC">
      <w:pPr>
        <w:widowControl w:val="0"/>
        <w:autoSpaceDE w:val="0"/>
        <w:autoSpaceDN w:val="0"/>
        <w:adjustRightInd w:val="0"/>
        <w:spacing w:after="0" w:line="240" w:lineRule="auto"/>
      </w:pPr>
    </w:p>
    <w:p w:rsidR="00756430" w:rsidRDefault="00756430" w:rsidP="005802FC">
      <w:pPr>
        <w:widowControl w:val="0"/>
        <w:autoSpaceDE w:val="0"/>
        <w:autoSpaceDN w:val="0"/>
        <w:adjustRightInd w:val="0"/>
        <w:spacing w:after="0" w:line="240" w:lineRule="auto"/>
      </w:pPr>
    </w:p>
    <w:p w:rsidR="00756430" w:rsidRDefault="00756430" w:rsidP="005802FC">
      <w:pPr>
        <w:widowControl w:val="0"/>
        <w:autoSpaceDE w:val="0"/>
        <w:autoSpaceDN w:val="0"/>
        <w:adjustRightInd w:val="0"/>
        <w:spacing w:after="0" w:line="240" w:lineRule="auto"/>
      </w:pPr>
    </w:p>
    <w:p w:rsidR="00756430" w:rsidRDefault="00756430" w:rsidP="005802FC">
      <w:pPr>
        <w:autoSpaceDE w:val="0"/>
        <w:autoSpaceDN w:val="0"/>
        <w:adjustRightInd w:val="0"/>
        <w:spacing w:after="0" w:line="240" w:lineRule="auto"/>
        <w:ind w:firstLine="540"/>
        <w:jc w:val="both"/>
      </w:pPr>
      <w:r>
        <w:t>&lt;1&gt; Фамилия, имя, отчество супруга (супруги), несовершеннолетних детей не указываются, указываются слова "супруг", "супруга" или "несовершеннолетний ребенок".</w:t>
      </w:r>
    </w:p>
    <w:p w:rsidR="00756430" w:rsidRDefault="00756430" w:rsidP="005802FC">
      <w:pPr>
        <w:autoSpaceDE w:val="0"/>
        <w:autoSpaceDN w:val="0"/>
        <w:adjustRightInd w:val="0"/>
        <w:spacing w:after="0" w:line="240" w:lineRule="auto"/>
        <w:ind w:firstLine="540"/>
        <w:jc w:val="both"/>
      </w:pPr>
      <w:r>
        <w:t>&lt;2&gt; Место работы и должность супруга (супруги), а также место учебы и (или) место работы (должность) несовершеннолетних детей не указываются.</w:t>
      </w:r>
    </w:p>
    <w:p w:rsidR="00756430" w:rsidRDefault="00756430" w:rsidP="005802FC">
      <w:pPr>
        <w:autoSpaceDE w:val="0"/>
        <w:autoSpaceDN w:val="0"/>
        <w:adjustRightInd w:val="0"/>
        <w:spacing w:after="0" w:line="240" w:lineRule="auto"/>
        <w:ind w:firstLine="540"/>
        <w:jc w:val="both"/>
      </w:pPr>
      <w:r>
        <w:t xml:space="preserve">&lt;3&gt; Указывается доход за отчетный период, указанный в </w:t>
      </w:r>
      <w:hyperlink r:id="rId9" w:history="1">
        <w:r>
          <w:rPr>
            <w:color w:val="0000FF"/>
          </w:rPr>
          <w:t>строке 6 раздела 1</w:t>
        </w:r>
      </w:hyperlink>
      <w:r>
        <w:t xml:space="preserve"> сведений, представленных по форме, утвержденной Указом Губернатора Красноярского края от 10.02.2010 N 10-уг "Об утверждении Положения о представлении гражданами, претендующими на замещение должностей государственной гражданской службы Красноярского края, государственными гражданскими служащими Красноярского края сведений о доходах, об имуществе и обязательствах имущественного характера, проверке достоверности и полноты указанных сведений, порядке их размещения на едином краевом портале "Красноярский край" и (или) на официальном сайте государственного органа Красноярского края".</w:t>
      </w:r>
    </w:p>
    <w:p w:rsidR="00756430" w:rsidRDefault="00756430" w:rsidP="005802FC">
      <w:pPr>
        <w:autoSpaceDE w:val="0"/>
        <w:autoSpaceDN w:val="0"/>
        <w:adjustRightInd w:val="0"/>
        <w:spacing w:after="0" w:line="240" w:lineRule="auto"/>
        <w:ind w:firstLine="540"/>
        <w:jc w:val="both"/>
      </w:pPr>
      <w:r>
        <w:t xml:space="preserve">&lt;4&gt; Указывается земельный участок, другой объект недвижимости, транспортное средство, ценные бумаги, акции (доли участия, паи в уставных (складочных) капиталах организаций) без указания данных, указанных в </w:t>
      </w:r>
      <w:hyperlink r:id="rId10" w:history="1">
        <w:r>
          <w:rPr>
            <w:color w:val="0000FF"/>
          </w:rPr>
          <w:t>пункте 3</w:t>
        </w:r>
      </w:hyperlink>
      <w:r>
        <w:t xml:space="preserve"> Порядка размещения сведений о доходах, об имуществе и обязательствах имущественного характера, представленных лицами, замещающими муниципальные должности и должности муниципальной службы, об источниках получения средств, за счет которых совершена сделка, на официальном сайте Красноярского края - едином краевом портале "Красноярский край".</w:t>
      </w:r>
    </w:p>
    <w:p w:rsidR="00756430" w:rsidRDefault="00756430" w:rsidP="005802FC">
      <w:pPr>
        <w:autoSpaceDE w:val="0"/>
        <w:autoSpaceDN w:val="0"/>
        <w:adjustRightInd w:val="0"/>
        <w:spacing w:after="0" w:line="240" w:lineRule="auto"/>
        <w:ind w:firstLine="540"/>
        <w:jc w:val="both"/>
      </w:pPr>
      <w:r>
        <w:t>&lt;5&gt; Указываются виды источников получения средств без указания размера (суммы): доход по основному месту службы (работы), доход от иной разрешенной законом деятельности, доход от вкладов в банках и иных кредитных организациях, накопления за предыдущие годы, наследство, дар, заем, ипотека, иные кредитные обязательства, доход от продажи имущества, другое.</w:t>
      </w:r>
    </w:p>
    <w:sectPr w:rsidR="00756430" w:rsidSect="005802FC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802FC"/>
    <w:rsid w:val="0004315B"/>
    <w:rsid w:val="00046D2D"/>
    <w:rsid w:val="00064AF0"/>
    <w:rsid w:val="00114AD1"/>
    <w:rsid w:val="002661C8"/>
    <w:rsid w:val="002950C1"/>
    <w:rsid w:val="00461FF3"/>
    <w:rsid w:val="005802FC"/>
    <w:rsid w:val="005B60A1"/>
    <w:rsid w:val="006753D6"/>
    <w:rsid w:val="006E2393"/>
    <w:rsid w:val="00756430"/>
    <w:rsid w:val="00894A7F"/>
    <w:rsid w:val="00A71EE9"/>
    <w:rsid w:val="00AD4212"/>
    <w:rsid w:val="00B0564C"/>
    <w:rsid w:val="00C54679"/>
    <w:rsid w:val="00C90837"/>
    <w:rsid w:val="00CC0BF8"/>
    <w:rsid w:val="00E04E8A"/>
    <w:rsid w:val="00E06C35"/>
    <w:rsid w:val="00E44BAE"/>
    <w:rsid w:val="00F021A6"/>
    <w:rsid w:val="00F02A65"/>
    <w:rsid w:val="00F629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1EE9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83608A2FF16E5A0AA8214E1EF537557A53D229F74F65711AE686ED1A8647AE790CBA3F29F21401252827BD2P3oE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D83608A2FF16E5A0AA8214E1EF537557A53D229F74F65711AE686ED1A8647AE790CBA3F29F21401252827BD2P3oFM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D83608A2FF16E5A0AA8214E1EF537557A53D229F74F65711AE686ED1A8647AE790CBA3F29F21401252827BD2P3oCM" TargetMode="External"/><Relationship Id="rId11" Type="http://schemas.openxmlformats.org/officeDocument/2006/relationships/fontTable" Target="fontTable.xml"/><Relationship Id="rId5" Type="http://schemas.openxmlformats.org/officeDocument/2006/relationships/hyperlink" Target="consultantplus://offline/ref=D83608A2FF16E5A0AA8214E1EF537557A53D229F74F65711AE686ED1A8647AE790CBA3F29F21401252827BD2P3oDM" TargetMode="External"/><Relationship Id="rId10" Type="http://schemas.openxmlformats.org/officeDocument/2006/relationships/hyperlink" Target="consultantplus://offline/ref=7310C9CB026B513735BB4F49C54A28994630B60C3B7BCE89440CF36AA7455D634C6F18EB54292609A3D26A6Fw1uFM" TargetMode="External"/><Relationship Id="rId4" Type="http://schemas.openxmlformats.org/officeDocument/2006/relationships/hyperlink" Target="consultantplus://offline/ref=D83608A2FF16E5A0AA8214E1EF537557A53D229F74F65711AE686ED1A8647AE790CBA3F29F21401252827BD5P3o4M" TargetMode="External"/><Relationship Id="rId9" Type="http://schemas.openxmlformats.org/officeDocument/2006/relationships/hyperlink" Target="consultantplus://offline/ref=7310C9CB026B513735BB4F49C54A28994630B60C3B7BCE894509F36AA7455D634C6F18EB54292609A3D26A6Cw1u8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66</TotalTime>
  <Pages>2</Pages>
  <Words>594</Words>
  <Characters>3387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ivanova</dc:creator>
  <cp:keywords/>
  <dc:description/>
  <cp:lastModifiedBy>Александрова Т.П</cp:lastModifiedBy>
  <cp:revision>8</cp:revision>
  <dcterms:created xsi:type="dcterms:W3CDTF">2015-04-28T12:40:00Z</dcterms:created>
  <dcterms:modified xsi:type="dcterms:W3CDTF">2015-04-29T03:45:00Z</dcterms:modified>
</cp:coreProperties>
</file>